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702"/>
        <w:gridCol w:w="283"/>
        <w:gridCol w:w="1559"/>
        <w:gridCol w:w="1276"/>
        <w:gridCol w:w="1843"/>
        <w:gridCol w:w="142"/>
        <w:gridCol w:w="1134"/>
        <w:gridCol w:w="816"/>
        <w:gridCol w:w="1735"/>
      </w:tblGrid>
      <w:tr w:rsidR="00297291" w:rsidRPr="00D8529E" w:rsidTr="00D8529E">
        <w:trPr>
          <w:trHeight w:val="880"/>
        </w:trPr>
        <w:tc>
          <w:tcPr>
            <w:tcW w:w="104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29E">
              <w:rPr>
                <w:rFonts w:ascii="Times New Roman" w:hAnsi="Times New Roman"/>
                <w:b/>
                <w:sz w:val="24"/>
                <w:szCs w:val="24"/>
              </w:rPr>
              <w:t xml:space="preserve">Сведения 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29E">
              <w:rPr>
                <w:rFonts w:ascii="Times New Roman" w:hAnsi="Times New Roman"/>
                <w:b/>
                <w:sz w:val="24"/>
                <w:szCs w:val="24"/>
              </w:rPr>
              <w:t xml:space="preserve">о доходах, об имуществе и обязательствах имущественного характера федеральных государственных служащих  Федеральной службы исполнения наказаний, а также их супругов и несовершеннолетних детей за период 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29E">
              <w:rPr>
                <w:rFonts w:ascii="Times New Roman" w:hAnsi="Times New Roman"/>
                <w:b/>
                <w:sz w:val="24"/>
                <w:szCs w:val="24"/>
              </w:rPr>
              <w:t>с 1 января 2009 года по 31 декабря 2009 года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97291" w:rsidRPr="00D8529E" w:rsidTr="00D8529E">
        <w:trPr>
          <w:trHeight w:val="957"/>
        </w:trPr>
        <w:tc>
          <w:tcPr>
            <w:tcW w:w="1702" w:type="dxa"/>
            <w:vMerge w:val="restart"/>
          </w:tcPr>
          <w:p w:rsidR="00297291" w:rsidRPr="00D8529E" w:rsidRDefault="00297291" w:rsidP="00D8529E">
            <w:pPr>
              <w:tabs>
                <w:tab w:val="left" w:pos="34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tabs>
                <w:tab w:val="left" w:pos="34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tabs>
                <w:tab w:val="left" w:pos="-108"/>
              </w:tabs>
              <w:spacing w:after="0" w:line="240" w:lineRule="auto"/>
              <w:ind w:left="-426" w:right="-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 xml:space="preserve">    Фамилия, имя, </w:t>
            </w:r>
          </w:p>
          <w:p w:rsidR="00297291" w:rsidRPr="00D8529E" w:rsidRDefault="00297291" w:rsidP="00D8529E">
            <w:pPr>
              <w:tabs>
                <w:tab w:val="left" w:pos="-108"/>
              </w:tabs>
              <w:spacing w:after="0" w:line="240" w:lineRule="auto"/>
              <w:ind w:left="-426" w:right="-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отчество</w:t>
            </w:r>
          </w:p>
        </w:tc>
        <w:tc>
          <w:tcPr>
            <w:tcW w:w="1842" w:type="dxa"/>
            <w:gridSpan w:val="2"/>
            <w:vMerge w:val="restart"/>
          </w:tcPr>
          <w:p w:rsidR="00297291" w:rsidRPr="00D8529E" w:rsidRDefault="00297291" w:rsidP="00D8529E">
            <w:pPr>
              <w:tabs>
                <w:tab w:val="left" w:pos="34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tabs>
                <w:tab w:val="left" w:pos="34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tabs>
                <w:tab w:val="left" w:pos="34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297291" w:rsidRPr="00D8529E" w:rsidRDefault="00297291" w:rsidP="00D8529E">
            <w:pPr>
              <w:tabs>
                <w:tab w:val="left" w:pos="34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tabs>
                <w:tab w:val="left" w:pos="34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tabs>
                <w:tab w:val="left" w:pos="34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Общая сумма деклариро-ванного годового дохода за            2009 г.</w:t>
            </w:r>
          </w:p>
          <w:p w:rsidR="00297291" w:rsidRPr="00D8529E" w:rsidRDefault="00297291" w:rsidP="00D8529E">
            <w:pPr>
              <w:tabs>
                <w:tab w:val="left" w:pos="34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(руб.)</w:t>
            </w:r>
          </w:p>
        </w:tc>
        <w:tc>
          <w:tcPr>
            <w:tcW w:w="3935" w:type="dxa"/>
            <w:gridSpan w:val="4"/>
          </w:tcPr>
          <w:p w:rsidR="00297291" w:rsidRPr="00D8529E" w:rsidRDefault="00297291" w:rsidP="00D8529E">
            <w:pPr>
              <w:tabs>
                <w:tab w:val="left" w:pos="34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735" w:type="dxa"/>
            <w:vMerge w:val="restart"/>
          </w:tcPr>
          <w:p w:rsidR="00297291" w:rsidRPr="00D8529E" w:rsidRDefault="00297291" w:rsidP="00D8529E">
            <w:pPr>
              <w:tabs>
                <w:tab w:val="left" w:pos="34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Перечень транспортных средств, принадлежащих на праве собственности или находящихся в пользовании</w:t>
            </w:r>
          </w:p>
          <w:p w:rsidR="00297291" w:rsidRPr="00D8529E" w:rsidRDefault="00297291" w:rsidP="00D8529E">
            <w:pPr>
              <w:tabs>
                <w:tab w:val="left" w:pos="34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(вид, марка)</w:t>
            </w:r>
          </w:p>
          <w:p w:rsidR="00297291" w:rsidRPr="00D8529E" w:rsidRDefault="00297291" w:rsidP="00D8529E">
            <w:pPr>
              <w:tabs>
                <w:tab w:val="left" w:pos="34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7291" w:rsidRPr="00D8529E" w:rsidTr="00D8529E">
        <w:trPr>
          <w:cantSplit/>
          <w:trHeight w:val="1636"/>
        </w:trPr>
        <w:tc>
          <w:tcPr>
            <w:tcW w:w="1702" w:type="dxa"/>
            <w:vMerge/>
          </w:tcPr>
          <w:p w:rsidR="00297291" w:rsidRPr="00D8529E" w:rsidRDefault="00297291" w:rsidP="00D8529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gridSpan w:val="2"/>
            <w:vMerge/>
          </w:tcPr>
          <w:p w:rsidR="00297291" w:rsidRPr="00D8529E" w:rsidRDefault="00297291" w:rsidP="00D8529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297291" w:rsidRPr="00D8529E" w:rsidRDefault="00297291" w:rsidP="00D8529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Площадь  (кв.м.)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Стра-на рас-поло-жения</w:t>
            </w:r>
          </w:p>
        </w:tc>
        <w:tc>
          <w:tcPr>
            <w:tcW w:w="1735" w:type="dxa"/>
            <w:vMerge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97291" w:rsidRPr="00D8529E" w:rsidTr="00D8529E">
        <w:trPr>
          <w:cantSplit/>
          <w:trHeight w:val="571"/>
        </w:trPr>
        <w:tc>
          <w:tcPr>
            <w:tcW w:w="10490" w:type="dxa"/>
            <w:gridSpan w:val="9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Федеральное бюджетное учреждение «Следственный изолятор № 2 Управления Федеральной службы исполнения наказаний по Волгоградской области»</w:t>
            </w:r>
          </w:p>
        </w:tc>
      </w:tr>
      <w:tr w:rsidR="00297291" w:rsidRPr="00D8529E" w:rsidTr="00D8529E">
        <w:trPr>
          <w:cantSplit/>
          <w:trHeight w:val="1636"/>
        </w:trPr>
        <w:tc>
          <w:tcPr>
            <w:tcW w:w="1985" w:type="dxa"/>
            <w:gridSpan w:val="2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АРАСЛАНОВ Алексей Владимирович</w:t>
            </w:r>
          </w:p>
        </w:tc>
        <w:tc>
          <w:tcPr>
            <w:tcW w:w="1559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 xml:space="preserve">Старший оперуполномо-ченный </w:t>
            </w:r>
          </w:p>
        </w:tc>
        <w:tc>
          <w:tcPr>
            <w:tcW w:w="1276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295094,98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1) квартира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(собственность, 1/2 доли)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2) гараж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44,4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21,0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 xml:space="preserve"> Легковой автомобиль 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ВАЗ 2106</w:t>
            </w:r>
          </w:p>
        </w:tc>
      </w:tr>
      <w:tr w:rsidR="00297291" w:rsidRPr="00D8529E" w:rsidTr="00D8529E">
        <w:trPr>
          <w:cantSplit/>
          <w:trHeight w:val="332"/>
        </w:trPr>
        <w:tc>
          <w:tcPr>
            <w:tcW w:w="1985" w:type="dxa"/>
            <w:gridSpan w:val="2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17681,16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7291" w:rsidRPr="00D8529E" w:rsidTr="00D8529E">
        <w:trPr>
          <w:cantSplit/>
          <w:trHeight w:val="265"/>
        </w:trPr>
        <w:tc>
          <w:tcPr>
            <w:tcW w:w="1985" w:type="dxa"/>
            <w:gridSpan w:val="2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559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7291" w:rsidRPr="00D8529E" w:rsidTr="00D8529E">
        <w:trPr>
          <w:cantSplit/>
          <w:trHeight w:val="429"/>
        </w:trPr>
        <w:tc>
          <w:tcPr>
            <w:tcW w:w="1985" w:type="dxa"/>
            <w:gridSpan w:val="2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 xml:space="preserve">ГРУЗДЕВ 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 xml:space="preserve">Алексей 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Сергеевич</w:t>
            </w:r>
          </w:p>
        </w:tc>
        <w:tc>
          <w:tcPr>
            <w:tcW w:w="1559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 xml:space="preserve">Дежурный помощник начальника следственного изолятора </w:t>
            </w:r>
          </w:p>
        </w:tc>
        <w:tc>
          <w:tcPr>
            <w:tcW w:w="1276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 xml:space="preserve">268106  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(собственность, 1/3 доли)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78,9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 xml:space="preserve">Легковой автомобиль 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Киа Спектра</w:t>
            </w:r>
          </w:p>
        </w:tc>
      </w:tr>
      <w:tr w:rsidR="00297291" w:rsidRPr="00D8529E" w:rsidTr="00D8529E">
        <w:trPr>
          <w:cantSplit/>
          <w:trHeight w:val="429"/>
        </w:trPr>
        <w:tc>
          <w:tcPr>
            <w:tcW w:w="1985" w:type="dxa"/>
            <w:gridSpan w:val="2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248696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(собственность, 1/3 доли)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78,9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7291" w:rsidRPr="00D8529E" w:rsidTr="00D8529E">
        <w:trPr>
          <w:cantSplit/>
          <w:trHeight w:val="558"/>
        </w:trPr>
        <w:tc>
          <w:tcPr>
            <w:tcW w:w="1985" w:type="dxa"/>
            <w:gridSpan w:val="2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559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(собственность, 1/3 доли)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78,9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7291" w:rsidRPr="00D8529E" w:rsidTr="00D8529E">
        <w:trPr>
          <w:cantSplit/>
          <w:trHeight w:val="429"/>
        </w:trPr>
        <w:tc>
          <w:tcPr>
            <w:tcW w:w="1985" w:type="dxa"/>
            <w:gridSpan w:val="2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 xml:space="preserve">ГУЩИН 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Иван Александрович</w:t>
            </w:r>
          </w:p>
        </w:tc>
        <w:tc>
          <w:tcPr>
            <w:tcW w:w="1559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 xml:space="preserve">Начальник дневной смены </w:t>
            </w:r>
          </w:p>
        </w:tc>
        <w:tc>
          <w:tcPr>
            <w:tcW w:w="1276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280526,47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1) земельный участок (собственность)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2) земельный участок (собственность)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3) земельный участок (собственность)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4) жилой дом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5) жилой дом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6) квартира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(собственность, 1/3 доли)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7) жилой дом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1013,0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2555,0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2269,0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89,1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31,7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30,0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25,4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7291" w:rsidRPr="00D8529E" w:rsidTr="00D8529E">
        <w:trPr>
          <w:cantSplit/>
          <w:trHeight w:val="429"/>
        </w:trPr>
        <w:tc>
          <w:tcPr>
            <w:tcW w:w="1985" w:type="dxa"/>
            <w:gridSpan w:val="2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ДРУЖИНИН Сергей Владимирович</w:t>
            </w:r>
          </w:p>
        </w:tc>
        <w:tc>
          <w:tcPr>
            <w:tcW w:w="1559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 xml:space="preserve">Заместитель дежурного помощника начальника следственного изолятора </w:t>
            </w:r>
          </w:p>
        </w:tc>
        <w:tc>
          <w:tcPr>
            <w:tcW w:w="1276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261693,04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7291" w:rsidRPr="00D8529E" w:rsidTr="00D8529E">
        <w:trPr>
          <w:cantSplit/>
          <w:trHeight w:val="429"/>
        </w:trPr>
        <w:tc>
          <w:tcPr>
            <w:tcW w:w="1985" w:type="dxa"/>
            <w:gridSpan w:val="2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157749,92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7291" w:rsidRPr="00D8529E" w:rsidTr="00D8529E">
        <w:tc>
          <w:tcPr>
            <w:tcW w:w="1985" w:type="dxa"/>
            <w:gridSpan w:val="2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ПИНАЕВСКИЙ Дмитрий Николаевич</w:t>
            </w:r>
          </w:p>
        </w:tc>
        <w:tc>
          <w:tcPr>
            <w:tcW w:w="1559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 xml:space="preserve">Заместитель дежурного помощника начальника следственного изолятора </w:t>
            </w:r>
          </w:p>
        </w:tc>
        <w:tc>
          <w:tcPr>
            <w:tcW w:w="1276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 xml:space="preserve">255638,45  </w:t>
            </w:r>
          </w:p>
        </w:tc>
        <w:tc>
          <w:tcPr>
            <w:tcW w:w="1843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1) квартира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 xml:space="preserve">(собственность, 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1/4 доли)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2) квартира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(собственность, 1/4 доли)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39,5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19,5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1) Легковой автомобиль        ВАЗ 210731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2) Легковой автомобиль        ВАЗ 21053</w:t>
            </w:r>
          </w:p>
        </w:tc>
      </w:tr>
      <w:tr w:rsidR="00297291" w:rsidRPr="00D8529E" w:rsidTr="00D8529E">
        <w:tc>
          <w:tcPr>
            <w:tcW w:w="1985" w:type="dxa"/>
            <w:gridSpan w:val="2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144560,80</w:t>
            </w:r>
          </w:p>
        </w:tc>
        <w:tc>
          <w:tcPr>
            <w:tcW w:w="1843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7291" w:rsidRPr="00D8529E" w:rsidTr="00D8529E">
        <w:tc>
          <w:tcPr>
            <w:tcW w:w="1985" w:type="dxa"/>
            <w:gridSpan w:val="2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559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7291" w:rsidRPr="00D8529E" w:rsidTr="00D8529E">
        <w:tc>
          <w:tcPr>
            <w:tcW w:w="1985" w:type="dxa"/>
            <w:gridSpan w:val="2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559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7291" w:rsidRPr="00D8529E" w:rsidTr="00D8529E">
        <w:trPr>
          <w:cantSplit/>
          <w:trHeight w:val="2103"/>
        </w:trPr>
        <w:tc>
          <w:tcPr>
            <w:tcW w:w="1985" w:type="dxa"/>
            <w:gridSpan w:val="2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САКРЮКИНА Ольга Александровна</w:t>
            </w:r>
          </w:p>
        </w:tc>
        <w:tc>
          <w:tcPr>
            <w:tcW w:w="1559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 xml:space="preserve">Главный бухгалтер </w:t>
            </w:r>
          </w:p>
        </w:tc>
        <w:tc>
          <w:tcPr>
            <w:tcW w:w="1276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 xml:space="preserve">124576,16  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1) комната в общежитии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(собственность,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1/2 доли)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2) жилой дом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(собственность,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1/2 доли)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 xml:space="preserve">3) гараж 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(собственность,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1/2 доли)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13,4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94,0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17,8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7291" w:rsidRPr="00D8529E" w:rsidTr="00D8529E">
        <w:trPr>
          <w:cantSplit/>
          <w:trHeight w:val="429"/>
        </w:trPr>
        <w:tc>
          <w:tcPr>
            <w:tcW w:w="1985" w:type="dxa"/>
            <w:gridSpan w:val="2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559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30000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1) квартира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 xml:space="preserve">2) гараж 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 xml:space="preserve">(собственность, 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1/2 доли)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47,4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17,8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Легковой автомобиль  Тойота Витз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7291" w:rsidRPr="00D8529E" w:rsidTr="00D8529E">
        <w:trPr>
          <w:cantSplit/>
          <w:trHeight w:val="429"/>
        </w:trPr>
        <w:tc>
          <w:tcPr>
            <w:tcW w:w="1985" w:type="dxa"/>
            <w:gridSpan w:val="2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559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комната в общежитии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 xml:space="preserve">(собственность, 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1/2 доли)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13,4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7291" w:rsidRPr="00D8529E" w:rsidTr="00D8529E">
        <w:tc>
          <w:tcPr>
            <w:tcW w:w="1985" w:type="dxa"/>
            <w:gridSpan w:val="2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ФЕДОСОВ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 xml:space="preserve"> Иван </w:t>
            </w:r>
          </w:p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Викторович</w:t>
            </w:r>
          </w:p>
        </w:tc>
        <w:tc>
          <w:tcPr>
            <w:tcW w:w="1559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 xml:space="preserve">Заместитель дежурного помощника начальника следственного изолятора </w:t>
            </w:r>
          </w:p>
        </w:tc>
        <w:tc>
          <w:tcPr>
            <w:tcW w:w="1276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 xml:space="preserve">261876  </w:t>
            </w:r>
          </w:p>
        </w:tc>
        <w:tc>
          <w:tcPr>
            <w:tcW w:w="1843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Легковой автомобиль        ВАЗ 21099</w:t>
            </w:r>
          </w:p>
        </w:tc>
      </w:tr>
      <w:tr w:rsidR="00297291" w:rsidRPr="00D8529E" w:rsidTr="00D8529E">
        <w:tc>
          <w:tcPr>
            <w:tcW w:w="1985" w:type="dxa"/>
            <w:gridSpan w:val="2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44400</w:t>
            </w:r>
          </w:p>
        </w:tc>
        <w:tc>
          <w:tcPr>
            <w:tcW w:w="1843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7291" w:rsidRPr="00D8529E" w:rsidTr="00D8529E">
        <w:tc>
          <w:tcPr>
            <w:tcW w:w="1985" w:type="dxa"/>
            <w:gridSpan w:val="2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559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7291" w:rsidRPr="00D8529E" w:rsidTr="00D8529E">
        <w:tc>
          <w:tcPr>
            <w:tcW w:w="1985" w:type="dxa"/>
            <w:gridSpan w:val="2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529E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559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97291" w:rsidRPr="00D8529E" w:rsidRDefault="00297291" w:rsidP="00D852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297291" w:rsidRPr="00D8529E" w:rsidRDefault="00297291" w:rsidP="00D85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97291" w:rsidRPr="00333D16" w:rsidRDefault="00297291" w:rsidP="00E2534D">
      <w:pPr>
        <w:jc w:val="center"/>
        <w:rPr>
          <w:rFonts w:ascii="Times New Roman" w:hAnsi="Times New Roman"/>
          <w:sz w:val="20"/>
          <w:szCs w:val="20"/>
        </w:rPr>
      </w:pPr>
    </w:p>
    <w:sectPr w:rsidR="00297291" w:rsidRPr="00333D16" w:rsidSect="006703E5">
      <w:pgSz w:w="11906" w:h="16838"/>
      <w:pgMar w:top="1134" w:right="851" w:bottom="142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2F24"/>
    <w:rsid w:val="00002DED"/>
    <w:rsid w:val="00030420"/>
    <w:rsid w:val="00097097"/>
    <w:rsid w:val="000A0E42"/>
    <w:rsid w:val="000B639F"/>
    <w:rsid w:val="0012422B"/>
    <w:rsid w:val="00127FA8"/>
    <w:rsid w:val="001430EA"/>
    <w:rsid w:val="00144974"/>
    <w:rsid w:val="001618F5"/>
    <w:rsid w:val="0016332F"/>
    <w:rsid w:val="00163979"/>
    <w:rsid w:val="00177691"/>
    <w:rsid w:val="00197C14"/>
    <w:rsid w:val="001A387F"/>
    <w:rsid w:val="001D4FC6"/>
    <w:rsid w:val="001E5CDF"/>
    <w:rsid w:val="002452E3"/>
    <w:rsid w:val="002539DD"/>
    <w:rsid w:val="00272F81"/>
    <w:rsid w:val="002823D5"/>
    <w:rsid w:val="00297291"/>
    <w:rsid w:val="002B0308"/>
    <w:rsid w:val="002B5E35"/>
    <w:rsid w:val="002D327D"/>
    <w:rsid w:val="002D35A9"/>
    <w:rsid w:val="00330333"/>
    <w:rsid w:val="00333D16"/>
    <w:rsid w:val="00362C85"/>
    <w:rsid w:val="00365D81"/>
    <w:rsid w:val="003A08E7"/>
    <w:rsid w:val="003B05EE"/>
    <w:rsid w:val="003C6BBF"/>
    <w:rsid w:val="003D19C9"/>
    <w:rsid w:val="003E30E5"/>
    <w:rsid w:val="00404354"/>
    <w:rsid w:val="004207F2"/>
    <w:rsid w:val="0042312D"/>
    <w:rsid w:val="00446714"/>
    <w:rsid w:val="00475920"/>
    <w:rsid w:val="004A1B43"/>
    <w:rsid w:val="004F0C8E"/>
    <w:rsid w:val="005118E4"/>
    <w:rsid w:val="005207D1"/>
    <w:rsid w:val="005325A7"/>
    <w:rsid w:val="00542E59"/>
    <w:rsid w:val="00553555"/>
    <w:rsid w:val="00556A8F"/>
    <w:rsid w:val="00557C17"/>
    <w:rsid w:val="005673B1"/>
    <w:rsid w:val="00582DAE"/>
    <w:rsid w:val="005C0554"/>
    <w:rsid w:val="005C32A4"/>
    <w:rsid w:val="005C6C59"/>
    <w:rsid w:val="005E7B18"/>
    <w:rsid w:val="006034D8"/>
    <w:rsid w:val="00620A37"/>
    <w:rsid w:val="006703E5"/>
    <w:rsid w:val="00680A97"/>
    <w:rsid w:val="006A6E3D"/>
    <w:rsid w:val="006B1027"/>
    <w:rsid w:val="006C1B58"/>
    <w:rsid w:val="006D14A1"/>
    <w:rsid w:val="006E5FCA"/>
    <w:rsid w:val="00712F24"/>
    <w:rsid w:val="007549EC"/>
    <w:rsid w:val="00762438"/>
    <w:rsid w:val="00783076"/>
    <w:rsid w:val="007904E6"/>
    <w:rsid w:val="0079125E"/>
    <w:rsid w:val="00796DB0"/>
    <w:rsid w:val="007C2B76"/>
    <w:rsid w:val="007C3752"/>
    <w:rsid w:val="007C4931"/>
    <w:rsid w:val="007D1819"/>
    <w:rsid w:val="007F0860"/>
    <w:rsid w:val="007F7E95"/>
    <w:rsid w:val="00831D72"/>
    <w:rsid w:val="008424E0"/>
    <w:rsid w:val="00842F40"/>
    <w:rsid w:val="00867A34"/>
    <w:rsid w:val="008705EC"/>
    <w:rsid w:val="0087077B"/>
    <w:rsid w:val="0088193B"/>
    <w:rsid w:val="008A71F7"/>
    <w:rsid w:val="008D62CD"/>
    <w:rsid w:val="008E62F8"/>
    <w:rsid w:val="0094766F"/>
    <w:rsid w:val="00963B1A"/>
    <w:rsid w:val="009A05B1"/>
    <w:rsid w:val="009C48D1"/>
    <w:rsid w:val="009E0AEC"/>
    <w:rsid w:val="009F161D"/>
    <w:rsid w:val="00A42081"/>
    <w:rsid w:val="00A60FA5"/>
    <w:rsid w:val="00A66EB2"/>
    <w:rsid w:val="00A73C79"/>
    <w:rsid w:val="00A77856"/>
    <w:rsid w:val="00A94EBF"/>
    <w:rsid w:val="00AD2259"/>
    <w:rsid w:val="00AD2847"/>
    <w:rsid w:val="00AE2359"/>
    <w:rsid w:val="00AF73CC"/>
    <w:rsid w:val="00B11C1F"/>
    <w:rsid w:val="00B327EC"/>
    <w:rsid w:val="00B375F5"/>
    <w:rsid w:val="00B76890"/>
    <w:rsid w:val="00BA42E1"/>
    <w:rsid w:val="00BE568F"/>
    <w:rsid w:val="00BF7F98"/>
    <w:rsid w:val="00C01626"/>
    <w:rsid w:val="00C2480C"/>
    <w:rsid w:val="00C31561"/>
    <w:rsid w:val="00C43419"/>
    <w:rsid w:val="00C741CD"/>
    <w:rsid w:val="00C766F5"/>
    <w:rsid w:val="00C8192A"/>
    <w:rsid w:val="00C97515"/>
    <w:rsid w:val="00CA756C"/>
    <w:rsid w:val="00CB1CBE"/>
    <w:rsid w:val="00CB3878"/>
    <w:rsid w:val="00CB4FBF"/>
    <w:rsid w:val="00CB67E7"/>
    <w:rsid w:val="00D05C73"/>
    <w:rsid w:val="00D148FB"/>
    <w:rsid w:val="00D81680"/>
    <w:rsid w:val="00D8529E"/>
    <w:rsid w:val="00D92590"/>
    <w:rsid w:val="00DC0324"/>
    <w:rsid w:val="00E05862"/>
    <w:rsid w:val="00E2534D"/>
    <w:rsid w:val="00E27D16"/>
    <w:rsid w:val="00E3061C"/>
    <w:rsid w:val="00E32E56"/>
    <w:rsid w:val="00E478E6"/>
    <w:rsid w:val="00E7669F"/>
    <w:rsid w:val="00E767B4"/>
    <w:rsid w:val="00E8567B"/>
    <w:rsid w:val="00EA1A90"/>
    <w:rsid w:val="00EA20C7"/>
    <w:rsid w:val="00EA58EA"/>
    <w:rsid w:val="00EC04EE"/>
    <w:rsid w:val="00ED2580"/>
    <w:rsid w:val="00EF6C7A"/>
    <w:rsid w:val="00F411CD"/>
    <w:rsid w:val="00F42DD5"/>
    <w:rsid w:val="00F631F3"/>
    <w:rsid w:val="00F63B33"/>
    <w:rsid w:val="00F641D8"/>
    <w:rsid w:val="00F83E7A"/>
    <w:rsid w:val="00FB42C1"/>
    <w:rsid w:val="00FB6D19"/>
    <w:rsid w:val="00FC7AD6"/>
    <w:rsid w:val="00FF5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B1A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12F2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782</TotalTime>
  <Pages>2</Pages>
  <Words>428</Words>
  <Characters>2444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Vilysov</cp:lastModifiedBy>
  <cp:revision>89</cp:revision>
  <dcterms:created xsi:type="dcterms:W3CDTF">2013-02-20T06:33:00Z</dcterms:created>
  <dcterms:modified xsi:type="dcterms:W3CDTF">2013-04-03T11:23:00Z</dcterms:modified>
</cp:coreProperties>
</file>